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C52C" w14:textId="7B5FA8AF" w:rsidR="00DC1A35" w:rsidRDefault="00C944F9" w:rsidP="00DC1A35">
      <w:pPr>
        <w:rPr>
          <w:rFonts w:ascii="Georgia" w:hAnsi="Georgia" w:cs="Arial"/>
          <w:sz w:val="22"/>
          <w:szCs w:val="22"/>
        </w:rPr>
      </w:pPr>
      <w:r>
        <w:rPr>
          <w:rFonts w:ascii="Georgia" w:hAnsi="Georgia" w:cs="Arial"/>
          <w:sz w:val="22"/>
          <w:szCs w:val="22"/>
          <w:highlight w:val="yellow"/>
        </w:rPr>
        <w:t xml:space="preserve">&gt; </w:t>
      </w:r>
      <w:r w:rsidR="00DC1A35" w:rsidRPr="00A769AA">
        <w:rPr>
          <w:rFonts w:ascii="Georgia" w:hAnsi="Georgia" w:cs="Arial"/>
          <w:sz w:val="22"/>
          <w:szCs w:val="22"/>
          <w:highlight w:val="yellow"/>
        </w:rPr>
        <w:t xml:space="preserve">Please use </w:t>
      </w:r>
      <w:r w:rsidR="00A769AA">
        <w:rPr>
          <w:rFonts w:ascii="Georgia" w:hAnsi="Georgia" w:cs="Arial"/>
          <w:sz w:val="22"/>
          <w:szCs w:val="22"/>
          <w:highlight w:val="yellow"/>
        </w:rPr>
        <w:t>Georgia</w:t>
      </w:r>
      <w:r w:rsidR="00DC1A35" w:rsidRPr="00A769AA">
        <w:rPr>
          <w:rFonts w:ascii="Georgia" w:hAnsi="Georgia" w:cs="Arial"/>
          <w:sz w:val="22"/>
          <w:szCs w:val="22"/>
          <w:highlight w:val="yellow"/>
        </w:rPr>
        <w:t xml:space="preserve"> font</w:t>
      </w:r>
      <w:r w:rsidR="00BE77B4" w:rsidRPr="00A769AA">
        <w:rPr>
          <w:rFonts w:ascii="Georgia" w:hAnsi="Georgia" w:cs="Arial"/>
          <w:sz w:val="22"/>
          <w:szCs w:val="22"/>
          <w:highlight w:val="yellow"/>
        </w:rPr>
        <w:t xml:space="preserve">, 11 </w:t>
      </w:r>
      <w:proofErr w:type="gramStart"/>
      <w:r w:rsidR="00BE77B4" w:rsidRPr="00A769AA">
        <w:rPr>
          <w:rFonts w:ascii="Georgia" w:hAnsi="Georgia" w:cs="Arial"/>
          <w:sz w:val="22"/>
          <w:szCs w:val="22"/>
          <w:highlight w:val="yellow"/>
        </w:rPr>
        <w:t>point</w:t>
      </w:r>
      <w:proofErr w:type="gramEnd"/>
      <w:r w:rsidR="00BE77B4" w:rsidRPr="00A769AA">
        <w:rPr>
          <w:rFonts w:ascii="Georgia" w:hAnsi="Georgia" w:cs="Arial"/>
          <w:sz w:val="22"/>
          <w:szCs w:val="22"/>
          <w:highlight w:val="yellow"/>
        </w:rPr>
        <w:t>,</w:t>
      </w:r>
      <w:r w:rsidR="00DC1A35" w:rsidRPr="00A769AA">
        <w:rPr>
          <w:rFonts w:ascii="Georgia" w:hAnsi="Georgia" w:cs="Arial"/>
          <w:sz w:val="22"/>
          <w:szCs w:val="22"/>
          <w:highlight w:val="yellow"/>
        </w:rPr>
        <w:t xml:space="preserve"> only</w:t>
      </w:r>
    </w:p>
    <w:p w14:paraId="2BC326B3" w14:textId="2108D559" w:rsidR="00C944F9" w:rsidRDefault="00C944F9" w:rsidP="00DC1A35">
      <w:pPr>
        <w:rPr>
          <w:rFonts w:ascii="Georgia" w:hAnsi="Georgia" w:cs="Arial"/>
          <w:sz w:val="22"/>
          <w:szCs w:val="22"/>
        </w:rPr>
      </w:pPr>
      <w:r>
        <w:rPr>
          <w:rFonts w:ascii="Georgia" w:hAnsi="Georgia" w:cs="Arial"/>
          <w:sz w:val="22"/>
          <w:szCs w:val="22"/>
          <w:highlight w:val="yellow"/>
        </w:rPr>
        <w:t xml:space="preserve">&gt; </w:t>
      </w:r>
      <w:r w:rsidRPr="00C944F9">
        <w:rPr>
          <w:rFonts w:ascii="Georgia" w:hAnsi="Georgia" w:cs="Arial"/>
          <w:sz w:val="22"/>
          <w:szCs w:val="22"/>
          <w:highlight w:val="yellow"/>
        </w:rPr>
        <w:t>Please remove brackets</w:t>
      </w:r>
      <w:r>
        <w:rPr>
          <w:rFonts w:ascii="Georgia" w:hAnsi="Georgia" w:cs="Arial"/>
          <w:sz w:val="22"/>
          <w:szCs w:val="22"/>
          <w:highlight w:val="yellow"/>
        </w:rPr>
        <w:t xml:space="preserve"> [ ]</w:t>
      </w:r>
      <w:r w:rsidRPr="00C944F9">
        <w:rPr>
          <w:rFonts w:ascii="Georgia" w:hAnsi="Georgia" w:cs="Arial"/>
          <w:sz w:val="22"/>
          <w:szCs w:val="22"/>
          <w:highlight w:val="yellow"/>
        </w:rPr>
        <w:t xml:space="preserve"> after inserting your information</w:t>
      </w:r>
    </w:p>
    <w:p w14:paraId="56F7CD63" w14:textId="77777777" w:rsidR="00F3351A" w:rsidRPr="00A769AA" w:rsidRDefault="00F3351A" w:rsidP="00DC1A35">
      <w:pPr>
        <w:rPr>
          <w:rFonts w:ascii="Georgia" w:hAnsi="Georgia"/>
          <w:sz w:val="22"/>
          <w:szCs w:val="22"/>
        </w:rPr>
      </w:pPr>
    </w:p>
    <w:p w14:paraId="5231E72D" w14:textId="093680B2" w:rsidR="00DC1A35" w:rsidRDefault="00DC1A35" w:rsidP="00DC1A35">
      <w:pPr>
        <w:rPr>
          <w:rFonts w:ascii="Georgia" w:hAnsi="Georgia" w:cs="Arial"/>
          <w:sz w:val="22"/>
          <w:szCs w:val="22"/>
        </w:rPr>
      </w:pPr>
    </w:p>
    <w:p w14:paraId="0AF3D414" w14:textId="01B05EEA" w:rsidR="000977C2" w:rsidRPr="009F2843" w:rsidRDefault="000977C2" w:rsidP="00DC1A35">
      <w:pPr>
        <w:rPr>
          <w:rFonts w:ascii="Georgia" w:hAnsi="Georgia" w:cs="Arial"/>
          <w:b/>
          <w:bCs/>
          <w:color w:val="00966C"/>
          <w:sz w:val="22"/>
          <w:szCs w:val="22"/>
        </w:rPr>
      </w:pPr>
      <w:r w:rsidRPr="009F2843">
        <w:rPr>
          <w:rFonts w:ascii="Georgia" w:hAnsi="Georgia" w:cs="Arial"/>
          <w:b/>
          <w:bCs/>
          <w:color w:val="00966C"/>
          <w:sz w:val="22"/>
          <w:szCs w:val="22"/>
        </w:rPr>
        <w:t xml:space="preserve">&gt; Have you previously posted this position on the AdvantAge Ontario website?   </w:t>
      </w:r>
    </w:p>
    <w:p w14:paraId="635B15F9" w14:textId="7A4A0BC3" w:rsidR="00337200" w:rsidRDefault="000977C2" w:rsidP="00DC1A35">
      <w:pPr>
        <w:rPr>
          <w:rFonts w:ascii="Georgia" w:hAnsi="Georgia" w:cs="Arial"/>
          <w:b/>
          <w:bCs/>
          <w:color w:val="00966C"/>
          <w:sz w:val="22"/>
          <w:szCs w:val="22"/>
        </w:rPr>
      </w:pPr>
      <w:r w:rsidRPr="009F2843">
        <w:rPr>
          <w:rFonts w:ascii="Georgia" w:hAnsi="Georgia" w:cs="Arial"/>
          <w:b/>
          <w:bCs/>
          <w:color w:val="00966C"/>
          <w:sz w:val="22"/>
          <w:szCs w:val="22"/>
        </w:rPr>
        <w:t>&gt; If yes</w:t>
      </w:r>
      <w:r w:rsidR="00337200">
        <w:rPr>
          <w:rFonts w:ascii="Georgia" w:hAnsi="Georgia" w:cs="Arial"/>
          <w:b/>
          <w:bCs/>
          <w:color w:val="00966C"/>
          <w:sz w:val="22"/>
          <w:szCs w:val="22"/>
        </w:rPr>
        <w:t xml:space="preserve"> …</w:t>
      </w:r>
    </w:p>
    <w:p w14:paraId="0109AC84" w14:textId="5350261C" w:rsidR="000977C2" w:rsidRPr="00337200" w:rsidRDefault="00337200" w:rsidP="00337200">
      <w:pPr>
        <w:pStyle w:val="ListParagraph"/>
        <w:numPr>
          <w:ilvl w:val="0"/>
          <w:numId w:val="4"/>
        </w:numPr>
        <w:rPr>
          <w:rFonts w:ascii="Georgia" w:hAnsi="Georgia" w:cs="Arial"/>
          <w:b/>
          <w:bCs/>
          <w:color w:val="00966C"/>
          <w:sz w:val="22"/>
          <w:szCs w:val="22"/>
        </w:rPr>
      </w:pPr>
      <w:r w:rsidRPr="00337200">
        <w:rPr>
          <w:rFonts w:ascii="Georgia" w:hAnsi="Georgia" w:cs="Arial"/>
          <w:b/>
          <w:bCs/>
          <w:color w:val="00966C"/>
          <w:sz w:val="22"/>
          <w:szCs w:val="22"/>
        </w:rPr>
        <w:t>W</w:t>
      </w:r>
      <w:r w:rsidR="000977C2" w:rsidRPr="00337200">
        <w:rPr>
          <w:rFonts w:ascii="Georgia" w:hAnsi="Georgia" w:cs="Arial"/>
          <w:b/>
          <w:bCs/>
          <w:color w:val="00966C"/>
          <w:sz w:val="22"/>
          <w:szCs w:val="22"/>
        </w:rPr>
        <w:t>hat date</w:t>
      </w:r>
      <w:r>
        <w:rPr>
          <w:rFonts w:ascii="Georgia" w:hAnsi="Georgia" w:cs="Arial"/>
          <w:b/>
          <w:bCs/>
          <w:color w:val="00966C"/>
          <w:sz w:val="22"/>
          <w:szCs w:val="22"/>
        </w:rPr>
        <w:t>/month</w:t>
      </w:r>
      <w:r w:rsidR="000977C2" w:rsidRPr="00337200">
        <w:rPr>
          <w:rFonts w:ascii="Georgia" w:hAnsi="Georgia" w:cs="Arial"/>
          <w:b/>
          <w:bCs/>
          <w:color w:val="00966C"/>
          <w:sz w:val="22"/>
          <w:szCs w:val="22"/>
        </w:rPr>
        <w:t xml:space="preserve"> was it posted?</w:t>
      </w:r>
    </w:p>
    <w:p w14:paraId="07646441" w14:textId="43F3CDD0" w:rsidR="00337200" w:rsidRPr="00337200" w:rsidRDefault="00337200" w:rsidP="00337200">
      <w:pPr>
        <w:pStyle w:val="ListParagraph"/>
        <w:numPr>
          <w:ilvl w:val="0"/>
          <w:numId w:val="4"/>
        </w:numPr>
        <w:rPr>
          <w:rFonts w:ascii="Georgia" w:hAnsi="Georgia" w:cs="Arial"/>
          <w:b/>
          <w:bCs/>
          <w:color w:val="00966C"/>
          <w:sz w:val="22"/>
          <w:szCs w:val="22"/>
        </w:rPr>
      </w:pPr>
      <w:r w:rsidRPr="00337200">
        <w:rPr>
          <w:rFonts w:ascii="Georgia" w:hAnsi="Georgia" w:cs="Arial"/>
          <w:b/>
          <w:bCs/>
          <w:color w:val="00966C"/>
          <w:sz w:val="22"/>
          <w:szCs w:val="22"/>
        </w:rPr>
        <w:t>What is the new deadline</w:t>
      </w:r>
      <w:r>
        <w:rPr>
          <w:rFonts w:ascii="Georgia" w:hAnsi="Georgia" w:cs="Arial"/>
          <w:b/>
          <w:bCs/>
          <w:color w:val="00966C"/>
          <w:sz w:val="22"/>
          <w:szCs w:val="22"/>
        </w:rPr>
        <w:t>?</w:t>
      </w:r>
    </w:p>
    <w:p w14:paraId="6AC2796D" w14:textId="348EDA0F" w:rsidR="000977C2" w:rsidRPr="00337200" w:rsidRDefault="00337200" w:rsidP="00337200">
      <w:pPr>
        <w:pStyle w:val="ListParagraph"/>
        <w:numPr>
          <w:ilvl w:val="0"/>
          <w:numId w:val="4"/>
        </w:numPr>
        <w:rPr>
          <w:rFonts w:ascii="Georgia" w:hAnsi="Georgia" w:cs="Arial"/>
          <w:b/>
          <w:bCs/>
          <w:color w:val="00966C"/>
          <w:sz w:val="22"/>
          <w:szCs w:val="22"/>
        </w:rPr>
      </w:pPr>
      <w:r w:rsidRPr="00337200">
        <w:rPr>
          <w:rFonts w:ascii="Georgia" w:hAnsi="Georgia" w:cs="Arial"/>
          <w:b/>
          <w:bCs/>
          <w:color w:val="00966C"/>
          <w:sz w:val="22"/>
          <w:szCs w:val="22"/>
        </w:rPr>
        <w:t>H</w:t>
      </w:r>
      <w:r w:rsidR="000977C2" w:rsidRPr="00337200">
        <w:rPr>
          <w:rFonts w:ascii="Georgia" w:hAnsi="Georgia" w:cs="Arial"/>
          <w:b/>
          <w:bCs/>
          <w:color w:val="00966C"/>
          <w:sz w:val="22"/>
          <w:szCs w:val="22"/>
        </w:rPr>
        <w:t xml:space="preserve">as </w:t>
      </w:r>
      <w:r>
        <w:rPr>
          <w:rFonts w:ascii="Georgia" w:hAnsi="Georgia" w:cs="Arial"/>
          <w:b/>
          <w:bCs/>
          <w:color w:val="00966C"/>
          <w:sz w:val="22"/>
          <w:szCs w:val="22"/>
        </w:rPr>
        <w:t xml:space="preserve">any information </w:t>
      </w:r>
      <w:r w:rsidR="000977C2" w:rsidRPr="00337200">
        <w:rPr>
          <w:rFonts w:ascii="Georgia" w:hAnsi="Georgia" w:cs="Arial"/>
          <w:b/>
          <w:bCs/>
          <w:color w:val="00966C"/>
          <w:sz w:val="22"/>
          <w:szCs w:val="22"/>
        </w:rPr>
        <w:t>other than the deadline changed?</w:t>
      </w:r>
    </w:p>
    <w:p w14:paraId="105D84BF" w14:textId="199A28B0" w:rsidR="000977C2" w:rsidRDefault="000977C2" w:rsidP="00DC1A35">
      <w:pPr>
        <w:rPr>
          <w:rFonts w:ascii="Georgia" w:hAnsi="Georgia" w:cs="Arial"/>
          <w:sz w:val="22"/>
          <w:szCs w:val="22"/>
        </w:rPr>
      </w:pPr>
    </w:p>
    <w:p w14:paraId="4A17A035" w14:textId="77777777" w:rsidR="000977C2" w:rsidRPr="00A769AA" w:rsidRDefault="000977C2" w:rsidP="00DC1A35">
      <w:pPr>
        <w:rPr>
          <w:rFonts w:ascii="Georgia" w:hAnsi="Georgia" w:cs="Arial"/>
          <w:sz w:val="22"/>
          <w:szCs w:val="22"/>
        </w:rPr>
      </w:pPr>
    </w:p>
    <w:p w14:paraId="5F7E910C" w14:textId="77777777" w:rsidR="00DC1A35" w:rsidRPr="00F3351A" w:rsidRDefault="00DC1A35" w:rsidP="00DC1A35">
      <w:pPr>
        <w:rPr>
          <w:rFonts w:ascii="Georgia" w:hAnsi="Georgia" w:cs="Arial"/>
          <w:b/>
          <w:sz w:val="22"/>
          <w:szCs w:val="22"/>
        </w:rPr>
      </w:pPr>
      <w:r w:rsidRPr="00F3351A">
        <w:rPr>
          <w:rFonts w:ascii="Georgia" w:hAnsi="Georgia" w:cs="Arial"/>
          <w:b/>
          <w:sz w:val="22"/>
          <w:szCs w:val="22"/>
        </w:rPr>
        <w:t>[</w:t>
      </w:r>
      <w:r w:rsidR="00AE2BD0" w:rsidRPr="00F3351A">
        <w:rPr>
          <w:rFonts w:ascii="Georgia" w:hAnsi="Georgia" w:cs="Arial"/>
          <w:b/>
          <w:sz w:val="22"/>
          <w:szCs w:val="22"/>
        </w:rPr>
        <w:t>Logo will be inserted here. P</w:t>
      </w:r>
      <w:r w:rsidR="0065796F" w:rsidRPr="00F3351A">
        <w:rPr>
          <w:rFonts w:ascii="Georgia" w:hAnsi="Georgia" w:cs="Arial"/>
          <w:b/>
          <w:sz w:val="22"/>
          <w:szCs w:val="22"/>
        </w:rPr>
        <w:t xml:space="preserve">lease attach your logo as a </w:t>
      </w:r>
      <w:r w:rsidR="00AE2BD0" w:rsidRPr="00F3351A">
        <w:rPr>
          <w:rFonts w:ascii="Georgia" w:hAnsi="Georgia" w:cs="Arial"/>
          <w:b/>
          <w:sz w:val="22"/>
          <w:szCs w:val="22"/>
        </w:rPr>
        <w:br/>
      </w:r>
      <w:r w:rsidR="0065796F" w:rsidRPr="00F3351A">
        <w:rPr>
          <w:rFonts w:ascii="Georgia" w:hAnsi="Georgia" w:cs="Arial"/>
          <w:b/>
          <w:sz w:val="22"/>
          <w:szCs w:val="22"/>
        </w:rPr>
        <w:t>JPEG</w:t>
      </w:r>
      <w:r w:rsidR="00AE2BD0" w:rsidRPr="00F3351A">
        <w:rPr>
          <w:rFonts w:ascii="Georgia" w:hAnsi="Georgia" w:cs="Arial"/>
          <w:b/>
          <w:sz w:val="22"/>
          <w:szCs w:val="22"/>
        </w:rPr>
        <w:t>, PNG</w:t>
      </w:r>
      <w:r w:rsidR="0065796F" w:rsidRPr="00F3351A">
        <w:rPr>
          <w:rFonts w:ascii="Georgia" w:hAnsi="Georgia" w:cs="Arial"/>
          <w:b/>
          <w:sz w:val="22"/>
          <w:szCs w:val="22"/>
        </w:rPr>
        <w:t xml:space="preserve"> or GIF and send with your email</w:t>
      </w:r>
      <w:r w:rsidR="00AE2BD0" w:rsidRPr="00F3351A">
        <w:rPr>
          <w:rFonts w:ascii="Georgia" w:hAnsi="Georgia" w:cs="Arial"/>
          <w:b/>
          <w:sz w:val="22"/>
          <w:szCs w:val="22"/>
        </w:rPr>
        <w:t>.</w:t>
      </w:r>
      <w:r w:rsidRPr="00F3351A">
        <w:rPr>
          <w:rFonts w:ascii="Georgia" w:hAnsi="Georgia" w:cs="Arial"/>
          <w:b/>
          <w:sz w:val="22"/>
          <w:szCs w:val="22"/>
        </w:rPr>
        <w:t>]</w:t>
      </w:r>
    </w:p>
    <w:p w14:paraId="158F6230" w14:textId="7B8F2222" w:rsidR="00BE77B4" w:rsidRDefault="00BE77B4" w:rsidP="00DC1A35">
      <w:pPr>
        <w:rPr>
          <w:rFonts w:ascii="Georgia" w:hAnsi="Georgia" w:cs="Arial"/>
          <w:b/>
          <w:sz w:val="22"/>
          <w:szCs w:val="22"/>
        </w:rPr>
      </w:pPr>
    </w:p>
    <w:p w14:paraId="3D1D6405" w14:textId="77777777" w:rsidR="00F3351A" w:rsidRPr="00A769AA" w:rsidRDefault="00F3351A" w:rsidP="00DC1A35">
      <w:pPr>
        <w:rPr>
          <w:rFonts w:ascii="Georgia" w:hAnsi="Georgia" w:cs="Arial"/>
          <w:b/>
          <w:sz w:val="22"/>
          <w:szCs w:val="22"/>
        </w:rPr>
      </w:pPr>
    </w:p>
    <w:p w14:paraId="38B68356" w14:textId="77777777" w:rsidR="00DC1A35" w:rsidRPr="00A769AA" w:rsidRDefault="00DC1A35" w:rsidP="00DC1A35">
      <w:pPr>
        <w:rPr>
          <w:rFonts w:ascii="Georgia" w:hAnsi="Georgia" w:cs="Arial"/>
          <w:b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[</w:t>
      </w:r>
      <w:r w:rsidR="00276B4F" w:rsidRPr="00A769AA">
        <w:rPr>
          <w:rFonts w:ascii="Georgia" w:hAnsi="Georgia" w:cs="Arial"/>
          <w:b/>
          <w:sz w:val="22"/>
          <w:szCs w:val="22"/>
        </w:rPr>
        <w:t>Insert position available</w:t>
      </w:r>
      <w:r w:rsidRPr="00A769AA">
        <w:rPr>
          <w:rFonts w:ascii="Georgia" w:hAnsi="Georgia" w:cs="Arial"/>
          <w:b/>
          <w:sz w:val="22"/>
          <w:szCs w:val="22"/>
        </w:rPr>
        <w:t>]</w:t>
      </w:r>
    </w:p>
    <w:p w14:paraId="4CD9410D" w14:textId="77777777" w:rsidR="00BE77B4" w:rsidRPr="00A769AA" w:rsidRDefault="00BE77B4" w:rsidP="00BE77B4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[Insert organization name]</w:t>
      </w:r>
    </w:p>
    <w:p w14:paraId="45A15C26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5A590222" w14:textId="77777777" w:rsidR="00DC1A35" w:rsidRPr="00A769AA" w:rsidRDefault="00DC1A35" w:rsidP="00DC1A35">
      <w:pPr>
        <w:rPr>
          <w:rFonts w:ascii="Georgia" w:hAnsi="Georgia" w:cs="Arial"/>
          <w:b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Organization Background</w:t>
      </w:r>
      <w:r w:rsidR="004102F9" w:rsidRPr="00A769AA">
        <w:rPr>
          <w:rFonts w:ascii="Georgia" w:hAnsi="Georgia" w:cs="Arial"/>
          <w:b/>
          <w:sz w:val="22"/>
          <w:szCs w:val="22"/>
        </w:rPr>
        <w:t>:</w:t>
      </w:r>
    </w:p>
    <w:p w14:paraId="23B3B482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</w:t>
      </w:r>
      <w:r w:rsidR="00276B4F" w:rsidRPr="00A769AA">
        <w:rPr>
          <w:rFonts w:ascii="Georgia" w:hAnsi="Georgia" w:cs="Arial"/>
          <w:sz w:val="22"/>
          <w:szCs w:val="22"/>
        </w:rPr>
        <w:t>Insert short description of organization</w:t>
      </w:r>
      <w:r w:rsidRPr="00A769AA">
        <w:rPr>
          <w:rFonts w:ascii="Georgia" w:hAnsi="Georgia" w:cs="Arial"/>
          <w:sz w:val="22"/>
          <w:szCs w:val="22"/>
        </w:rPr>
        <w:t xml:space="preserve">] </w:t>
      </w:r>
    </w:p>
    <w:p w14:paraId="4020B71E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421DD636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Position Summary</w:t>
      </w:r>
      <w:r w:rsidR="004102F9" w:rsidRPr="00A769AA">
        <w:rPr>
          <w:rFonts w:ascii="Georgia" w:hAnsi="Georgia" w:cs="Arial"/>
          <w:b/>
          <w:sz w:val="22"/>
          <w:szCs w:val="22"/>
        </w:rPr>
        <w:t>:</w:t>
      </w:r>
    </w:p>
    <w:p w14:paraId="0DAFA711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</w:t>
      </w:r>
      <w:r w:rsidR="00276B4F" w:rsidRPr="00A769AA">
        <w:rPr>
          <w:rFonts w:ascii="Georgia" w:hAnsi="Georgia" w:cs="Arial"/>
          <w:sz w:val="22"/>
          <w:szCs w:val="22"/>
        </w:rPr>
        <w:t>insert short description of position</w:t>
      </w:r>
      <w:r w:rsidRPr="00A769AA">
        <w:rPr>
          <w:rFonts w:ascii="Georgia" w:hAnsi="Georgia" w:cs="Arial"/>
          <w:sz w:val="22"/>
          <w:szCs w:val="22"/>
        </w:rPr>
        <w:t>]</w:t>
      </w:r>
    </w:p>
    <w:p w14:paraId="26A8FBAA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3BCB5CFC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Qualifications</w:t>
      </w:r>
      <w:r w:rsidR="004102F9" w:rsidRPr="00A769AA">
        <w:rPr>
          <w:rFonts w:ascii="Georgia" w:hAnsi="Georgia" w:cs="Arial"/>
          <w:b/>
          <w:sz w:val="22"/>
          <w:szCs w:val="22"/>
        </w:rPr>
        <w:t>:</w:t>
      </w:r>
    </w:p>
    <w:p w14:paraId="03BAFA2E" w14:textId="77777777" w:rsidR="00DC1A35" w:rsidRPr="00A769AA" w:rsidRDefault="00DC1A35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</w:t>
      </w:r>
      <w:r w:rsidR="008B727A" w:rsidRPr="00A769AA">
        <w:rPr>
          <w:rFonts w:ascii="Georgia" w:hAnsi="Georgia" w:cs="Arial"/>
          <w:sz w:val="22"/>
          <w:szCs w:val="22"/>
        </w:rPr>
        <w:t>I</w:t>
      </w:r>
      <w:r w:rsidR="00276B4F" w:rsidRPr="00A769AA">
        <w:rPr>
          <w:rFonts w:ascii="Georgia" w:hAnsi="Georgia" w:cs="Arial"/>
          <w:sz w:val="22"/>
          <w:szCs w:val="22"/>
        </w:rPr>
        <w:t>nsert list of qualifications</w:t>
      </w:r>
      <w:r w:rsidRPr="00A769AA">
        <w:rPr>
          <w:rFonts w:ascii="Georgia" w:hAnsi="Georgia" w:cs="Arial"/>
          <w:sz w:val="22"/>
          <w:szCs w:val="22"/>
        </w:rPr>
        <w:t>]</w:t>
      </w:r>
    </w:p>
    <w:p w14:paraId="371C66E4" w14:textId="77777777" w:rsidR="00DC1A35" w:rsidRPr="00A769AA" w:rsidRDefault="00DC1A35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</w:p>
    <w:p w14:paraId="57A40ACC" w14:textId="77777777" w:rsidR="00DC1A35" w:rsidRPr="00A769AA" w:rsidRDefault="00DC1A35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</w:p>
    <w:p w14:paraId="4B3F295F" w14:textId="77777777" w:rsidR="00DC1A35" w:rsidRPr="00A769AA" w:rsidRDefault="00DC1A35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</w:p>
    <w:p w14:paraId="5123059D" w14:textId="77777777" w:rsidR="00DC1A35" w:rsidRPr="00A769AA" w:rsidRDefault="00DC1A35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</w:p>
    <w:p w14:paraId="479B4BA6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2BB2038F" w14:textId="77777777" w:rsidR="00DC1A35" w:rsidRPr="00A769AA" w:rsidRDefault="00DC1A35" w:rsidP="00DC1A35">
      <w:pPr>
        <w:rPr>
          <w:rFonts w:ascii="Georgia" w:hAnsi="Georgia" w:cs="Arial"/>
          <w:b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Major Responsibilities</w:t>
      </w:r>
      <w:r w:rsidR="004102F9" w:rsidRPr="00A769AA">
        <w:rPr>
          <w:rFonts w:ascii="Georgia" w:hAnsi="Georgia" w:cs="Arial"/>
          <w:b/>
          <w:sz w:val="22"/>
          <w:szCs w:val="22"/>
        </w:rPr>
        <w:t>:</w:t>
      </w:r>
    </w:p>
    <w:p w14:paraId="673F6023" w14:textId="77777777" w:rsidR="00DC1A35" w:rsidRPr="00A769AA" w:rsidRDefault="00DC1A35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[Insert list of major responsibilities]</w:t>
      </w:r>
    </w:p>
    <w:p w14:paraId="0557FABB" w14:textId="77777777" w:rsidR="00DC1A35" w:rsidRPr="00A769AA" w:rsidRDefault="00DC1A35" w:rsidP="00DC1A35">
      <w:pPr>
        <w:numPr>
          <w:ilvl w:val="0"/>
          <w:numId w:val="2"/>
        </w:numPr>
        <w:rPr>
          <w:rFonts w:ascii="Georgia" w:hAnsi="Georgia" w:cs="Arial"/>
          <w:sz w:val="22"/>
          <w:szCs w:val="22"/>
        </w:rPr>
      </w:pPr>
    </w:p>
    <w:p w14:paraId="1B3A8D83" w14:textId="77777777" w:rsidR="00DC1A35" w:rsidRPr="00A769AA" w:rsidRDefault="00DC1A35" w:rsidP="00DC1A35">
      <w:pPr>
        <w:numPr>
          <w:ilvl w:val="0"/>
          <w:numId w:val="2"/>
        </w:numPr>
        <w:rPr>
          <w:rFonts w:ascii="Georgia" w:hAnsi="Georgia" w:cs="Arial"/>
          <w:sz w:val="22"/>
          <w:szCs w:val="22"/>
        </w:rPr>
      </w:pPr>
    </w:p>
    <w:p w14:paraId="30538932" w14:textId="77777777" w:rsidR="00DC1A35" w:rsidRPr="00A769AA" w:rsidRDefault="00DC1A35" w:rsidP="00DC1A35">
      <w:pPr>
        <w:numPr>
          <w:ilvl w:val="0"/>
          <w:numId w:val="2"/>
        </w:numPr>
        <w:rPr>
          <w:rFonts w:ascii="Georgia" w:hAnsi="Georgia" w:cs="Arial"/>
          <w:sz w:val="22"/>
          <w:szCs w:val="22"/>
        </w:rPr>
      </w:pPr>
    </w:p>
    <w:p w14:paraId="0FC31C42" w14:textId="77777777" w:rsidR="00DC1A35" w:rsidRPr="00A769AA" w:rsidRDefault="00DC1A35" w:rsidP="00DC1A35">
      <w:pPr>
        <w:numPr>
          <w:ilvl w:val="0"/>
          <w:numId w:val="2"/>
        </w:numPr>
        <w:rPr>
          <w:rFonts w:ascii="Georgia" w:hAnsi="Georgia" w:cs="Arial"/>
          <w:sz w:val="22"/>
          <w:szCs w:val="22"/>
        </w:rPr>
      </w:pPr>
    </w:p>
    <w:p w14:paraId="4B1FC254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1C6EECC1" w14:textId="77777777" w:rsidR="00DC1A35" w:rsidRPr="00A769AA" w:rsidRDefault="00DC1A35" w:rsidP="00DC1A35">
      <w:pPr>
        <w:rPr>
          <w:rFonts w:ascii="Georgia" w:hAnsi="Georgia" w:cs="Arial"/>
          <w:b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Salary</w:t>
      </w:r>
      <w:r w:rsidR="004102F9" w:rsidRPr="00A769AA">
        <w:rPr>
          <w:rFonts w:ascii="Georgia" w:hAnsi="Georgia" w:cs="Arial"/>
          <w:b/>
          <w:sz w:val="22"/>
          <w:szCs w:val="22"/>
        </w:rPr>
        <w:t>:</w:t>
      </w:r>
    </w:p>
    <w:p w14:paraId="667D7297" w14:textId="77777777" w:rsidR="00DC1A35" w:rsidRPr="00A769AA" w:rsidRDefault="008B727A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[Insert s</w:t>
      </w:r>
      <w:r w:rsidR="00DC1A35" w:rsidRPr="00A769AA">
        <w:rPr>
          <w:rFonts w:ascii="Georgia" w:hAnsi="Georgia" w:cs="Arial"/>
          <w:sz w:val="22"/>
          <w:szCs w:val="22"/>
        </w:rPr>
        <w:t xml:space="preserve">alary or wage </w:t>
      </w:r>
      <w:r w:rsidR="00276B4F" w:rsidRPr="00A769AA">
        <w:rPr>
          <w:rFonts w:ascii="Georgia" w:hAnsi="Georgia" w:cs="Arial"/>
          <w:sz w:val="22"/>
          <w:szCs w:val="22"/>
        </w:rPr>
        <w:t>for position</w:t>
      </w:r>
      <w:r w:rsidR="00DC1A35" w:rsidRPr="00A769AA">
        <w:rPr>
          <w:rFonts w:ascii="Georgia" w:hAnsi="Georgia" w:cs="Arial"/>
          <w:sz w:val="22"/>
          <w:szCs w:val="22"/>
        </w:rPr>
        <w:t>]</w:t>
      </w:r>
    </w:p>
    <w:p w14:paraId="75A1F9D2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61F9EDDD" w14:textId="77777777" w:rsidR="00DC1A35" w:rsidRPr="00A769AA" w:rsidRDefault="00DC1A35" w:rsidP="00DC1A35">
      <w:pPr>
        <w:rPr>
          <w:rFonts w:ascii="Georgia" w:hAnsi="Georgia" w:cs="Arial"/>
          <w:b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Other</w:t>
      </w:r>
      <w:r w:rsidR="004102F9" w:rsidRPr="00A769AA">
        <w:rPr>
          <w:rFonts w:ascii="Georgia" w:hAnsi="Georgia" w:cs="Arial"/>
          <w:b/>
          <w:sz w:val="22"/>
          <w:szCs w:val="22"/>
        </w:rPr>
        <w:t>:</w:t>
      </w:r>
    </w:p>
    <w:p w14:paraId="4C272BCC" w14:textId="77777777" w:rsidR="00DC1A35" w:rsidRPr="00A769AA" w:rsidRDefault="00DC1A35" w:rsidP="00DC1A35">
      <w:pPr>
        <w:numPr>
          <w:ilvl w:val="0"/>
          <w:numId w:val="1"/>
        </w:num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[Insert other relevant information as needed]</w:t>
      </w:r>
    </w:p>
    <w:p w14:paraId="15C81C42" w14:textId="77777777" w:rsidR="00DC1A35" w:rsidRPr="00A769AA" w:rsidRDefault="00DC1A35" w:rsidP="00DC1A35">
      <w:pPr>
        <w:numPr>
          <w:ilvl w:val="0"/>
          <w:numId w:val="3"/>
        </w:numPr>
        <w:rPr>
          <w:rFonts w:ascii="Georgia" w:hAnsi="Georgia" w:cs="Arial"/>
          <w:sz w:val="22"/>
          <w:szCs w:val="22"/>
        </w:rPr>
      </w:pPr>
    </w:p>
    <w:p w14:paraId="38F0E013" w14:textId="77777777" w:rsidR="00DC1A35" w:rsidRPr="00A769AA" w:rsidRDefault="00DC1A35" w:rsidP="00DC1A35">
      <w:pPr>
        <w:numPr>
          <w:ilvl w:val="0"/>
          <w:numId w:val="3"/>
        </w:numPr>
        <w:rPr>
          <w:rFonts w:ascii="Georgia" w:hAnsi="Georgia" w:cs="Arial"/>
          <w:sz w:val="22"/>
          <w:szCs w:val="22"/>
        </w:rPr>
      </w:pPr>
    </w:p>
    <w:p w14:paraId="0BD1196A" w14:textId="77777777" w:rsidR="00DC1A35" w:rsidRPr="00A769AA" w:rsidRDefault="00DC1A35" w:rsidP="00DC1A35">
      <w:pPr>
        <w:numPr>
          <w:ilvl w:val="0"/>
          <w:numId w:val="3"/>
        </w:numPr>
        <w:rPr>
          <w:rFonts w:ascii="Georgia" w:hAnsi="Georgia" w:cs="Arial"/>
          <w:sz w:val="22"/>
          <w:szCs w:val="22"/>
        </w:rPr>
      </w:pPr>
    </w:p>
    <w:p w14:paraId="6FC8A92F" w14:textId="77777777" w:rsidR="00DC1A35" w:rsidRPr="00A769AA" w:rsidRDefault="00DC1A35" w:rsidP="00DC1A35">
      <w:pPr>
        <w:numPr>
          <w:ilvl w:val="0"/>
          <w:numId w:val="3"/>
        </w:numPr>
        <w:rPr>
          <w:rFonts w:ascii="Georgia" w:hAnsi="Georgia" w:cs="Arial"/>
          <w:sz w:val="22"/>
          <w:szCs w:val="22"/>
        </w:rPr>
      </w:pPr>
    </w:p>
    <w:p w14:paraId="000F5A54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6808EB81" w14:textId="77777777" w:rsidR="00BE77B4" w:rsidRPr="00A769AA" w:rsidRDefault="00BE77B4" w:rsidP="00DC1A35">
      <w:pPr>
        <w:rPr>
          <w:rFonts w:ascii="Georgia" w:hAnsi="Georgia" w:cs="Arial"/>
          <w:b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To Apply:</w:t>
      </w:r>
    </w:p>
    <w:p w14:paraId="393FAD66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Interested candidates should forward their resume in confiden</w:t>
      </w:r>
      <w:r w:rsidR="00856B3B" w:rsidRPr="00A769AA">
        <w:rPr>
          <w:rFonts w:ascii="Georgia" w:hAnsi="Georgia" w:cs="Arial"/>
          <w:sz w:val="22"/>
          <w:szCs w:val="22"/>
        </w:rPr>
        <w:t>ce</w:t>
      </w:r>
      <w:r w:rsidR="00BE77B4" w:rsidRPr="00A769AA">
        <w:rPr>
          <w:rFonts w:ascii="Georgia" w:hAnsi="Georgia" w:cs="Arial"/>
          <w:sz w:val="22"/>
          <w:szCs w:val="22"/>
        </w:rPr>
        <w:t xml:space="preserve"> to</w:t>
      </w:r>
    </w:p>
    <w:p w14:paraId="5AEBFAFE" w14:textId="77777777" w:rsidR="00BE77B4" w:rsidRPr="00A769AA" w:rsidRDefault="00BE77B4" w:rsidP="00DC1A35">
      <w:pPr>
        <w:rPr>
          <w:rFonts w:ascii="Georgia" w:hAnsi="Georgia" w:cs="Arial"/>
          <w:sz w:val="22"/>
          <w:szCs w:val="22"/>
        </w:rPr>
      </w:pPr>
    </w:p>
    <w:p w14:paraId="2A08D36B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[Insert name, address, phone number, fax number, email address]</w:t>
      </w:r>
    </w:p>
    <w:p w14:paraId="2FA36DFD" w14:textId="77777777" w:rsidR="00DC1A35" w:rsidRDefault="00DC1A35" w:rsidP="00DC1A35">
      <w:pPr>
        <w:rPr>
          <w:rFonts w:ascii="Georgia" w:hAnsi="Georgia" w:cs="Arial"/>
          <w:sz w:val="22"/>
          <w:szCs w:val="22"/>
        </w:rPr>
      </w:pPr>
    </w:p>
    <w:p w14:paraId="2BBF4CA4" w14:textId="77777777" w:rsidR="00A769AA" w:rsidRPr="00A769AA" w:rsidRDefault="00A769AA" w:rsidP="00DC1A35">
      <w:pPr>
        <w:rPr>
          <w:rFonts w:ascii="Georgia" w:hAnsi="Georgia" w:cs="Arial"/>
          <w:sz w:val="22"/>
          <w:szCs w:val="22"/>
        </w:rPr>
      </w:pPr>
    </w:p>
    <w:p w14:paraId="64EBFF3A" w14:textId="77777777" w:rsidR="00DC1A35" w:rsidRPr="00A769AA" w:rsidRDefault="00DC1A35" w:rsidP="00DC1A35">
      <w:pPr>
        <w:rPr>
          <w:rFonts w:ascii="Georgia" w:hAnsi="Georgia" w:cs="Arial"/>
          <w:b/>
          <w:sz w:val="22"/>
          <w:szCs w:val="22"/>
        </w:rPr>
      </w:pPr>
      <w:r w:rsidRPr="00A769AA">
        <w:rPr>
          <w:rFonts w:ascii="Georgia" w:hAnsi="Georgia" w:cs="Arial"/>
          <w:b/>
          <w:sz w:val="22"/>
          <w:szCs w:val="22"/>
        </w:rPr>
        <w:t>Deadline</w:t>
      </w:r>
      <w:r w:rsidR="004102F9" w:rsidRPr="00A769AA">
        <w:rPr>
          <w:rFonts w:ascii="Georgia" w:hAnsi="Georgia" w:cs="Arial"/>
          <w:b/>
          <w:sz w:val="22"/>
          <w:szCs w:val="22"/>
        </w:rPr>
        <w:t xml:space="preserve">: </w:t>
      </w:r>
      <w:r w:rsidRPr="00A769AA">
        <w:rPr>
          <w:rFonts w:ascii="Georgia" w:hAnsi="Georgia" w:cs="Arial"/>
          <w:sz w:val="22"/>
          <w:szCs w:val="22"/>
        </w:rPr>
        <w:t>[Insert date]</w:t>
      </w:r>
    </w:p>
    <w:p w14:paraId="4CAB3121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</w:p>
    <w:p w14:paraId="5E88AFC1" w14:textId="77777777" w:rsidR="00DC1A35" w:rsidRPr="00A769AA" w:rsidRDefault="00DC1A35" w:rsidP="00DC1A35">
      <w:pPr>
        <w:rPr>
          <w:rFonts w:ascii="Georgia" w:hAnsi="Georgia" w:cs="Arial"/>
          <w:sz w:val="22"/>
          <w:szCs w:val="22"/>
        </w:rPr>
      </w:pPr>
      <w:r w:rsidRPr="00A769AA">
        <w:rPr>
          <w:rFonts w:ascii="Georgia" w:hAnsi="Georgia" w:cs="Arial"/>
          <w:sz w:val="22"/>
          <w:szCs w:val="22"/>
        </w:rPr>
        <w:t>[</w:t>
      </w:r>
      <w:r w:rsidR="00276B4F" w:rsidRPr="00A769AA">
        <w:rPr>
          <w:rFonts w:ascii="Georgia" w:hAnsi="Georgia" w:cs="Arial"/>
          <w:sz w:val="22"/>
          <w:szCs w:val="22"/>
        </w:rPr>
        <w:t>Insert closing statement</w:t>
      </w:r>
      <w:r w:rsidRPr="00A769AA">
        <w:rPr>
          <w:rFonts w:ascii="Georgia" w:hAnsi="Georgia" w:cs="Arial"/>
          <w:sz w:val="22"/>
          <w:szCs w:val="22"/>
        </w:rPr>
        <w:t>]</w:t>
      </w:r>
    </w:p>
    <w:p w14:paraId="3CCB671D" w14:textId="083BBE01" w:rsidR="00DC1A35" w:rsidRPr="00C944F9" w:rsidRDefault="00C944F9" w:rsidP="00DC1A35">
      <w:pPr>
        <w:rPr>
          <w:rFonts w:ascii="Georgia" w:hAnsi="Georgia" w:cs="Arial"/>
          <w:iCs/>
          <w:sz w:val="22"/>
          <w:szCs w:val="22"/>
        </w:rPr>
      </w:pPr>
      <w:r>
        <w:rPr>
          <w:rFonts w:ascii="Georgia" w:hAnsi="Georgia" w:cs="Arial"/>
          <w:iCs/>
          <w:sz w:val="22"/>
          <w:szCs w:val="22"/>
        </w:rPr>
        <w:t>[</w:t>
      </w:r>
      <w:r w:rsidR="00DC1A35" w:rsidRPr="00C944F9">
        <w:rPr>
          <w:rFonts w:ascii="Georgia" w:hAnsi="Georgia" w:cs="Arial"/>
          <w:iCs/>
          <w:sz w:val="22"/>
          <w:szCs w:val="22"/>
        </w:rPr>
        <w:t>Sample: We thank all applicants for their interest. Only those selected for an interview will be contacted.</w:t>
      </w:r>
      <w:r>
        <w:rPr>
          <w:rFonts w:ascii="Georgia" w:hAnsi="Georgia" w:cs="Arial"/>
          <w:iCs/>
          <w:sz w:val="22"/>
          <w:szCs w:val="22"/>
        </w:rPr>
        <w:t>]</w:t>
      </w:r>
    </w:p>
    <w:p w14:paraId="623FA1DE" w14:textId="77777777" w:rsidR="001E6A49" w:rsidRPr="00A769AA" w:rsidRDefault="001E6A49" w:rsidP="00DC1A35">
      <w:pPr>
        <w:rPr>
          <w:rFonts w:ascii="Georgia" w:hAnsi="Georgia"/>
          <w:sz w:val="22"/>
          <w:szCs w:val="22"/>
        </w:rPr>
      </w:pPr>
    </w:p>
    <w:sectPr w:rsidR="001E6A49" w:rsidRPr="00A769AA" w:rsidSect="00A769AA">
      <w:footerReference w:type="default" r:id="rId10"/>
      <w:headerReference w:type="first" r:id="rId11"/>
      <w:footerReference w:type="first" r:id="rId12"/>
      <w:pgSz w:w="12240" w:h="15840"/>
      <w:pgMar w:top="2694" w:right="1080" w:bottom="108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E811E" w14:textId="77777777" w:rsidR="00056A9E" w:rsidRDefault="00056A9E">
      <w:r>
        <w:separator/>
      </w:r>
    </w:p>
  </w:endnote>
  <w:endnote w:type="continuationSeparator" w:id="0">
    <w:p w14:paraId="68513285" w14:textId="77777777" w:rsidR="00056A9E" w:rsidRDefault="0005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F073" w14:textId="77777777" w:rsidR="009B2AD0" w:rsidRDefault="009B2AD0" w:rsidP="009B2AD0">
    <w:pPr>
      <w:pStyle w:val="Footer"/>
      <w:rPr>
        <w:rFonts w:ascii="Arial" w:hAnsi="Arial" w:cs="Arial"/>
        <w:sz w:val="22"/>
        <w:szCs w:val="22"/>
      </w:rPr>
    </w:pPr>
  </w:p>
  <w:p w14:paraId="148C1690" w14:textId="77777777" w:rsidR="00FE66A7" w:rsidRPr="009B2AD0" w:rsidRDefault="009B2AD0" w:rsidP="009B2AD0">
    <w:pPr>
      <w:pStyle w:val="Footer"/>
      <w:rPr>
        <w:rFonts w:ascii="Arial" w:hAnsi="Arial" w:cs="Arial"/>
        <w:sz w:val="22"/>
        <w:szCs w:val="22"/>
      </w:rPr>
    </w:pPr>
    <w:r w:rsidRPr="00A769AA">
      <w:rPr>
        <w:rFonts w:ascii="Arial" w:hAnsi="Arial" w:cs="Arial"/>
        <w:sz w:val="22"/>
        <w:szCs w:val="22"/>
      </w:rPr>
      <w:t xml:space="preserve">Careers is a job posting service for AdvantAge Ontario </w:t>
    </w:r>
    <w:r>
      <w:rPr>
        <w:rFonts w:ascii="Arial" w:hAnsi="Arial" w:cs="Arial"/>
        <w:sz w:val="22"/>
        <w:szCs w:val="22"/>
      </w:rPr>
      <w:t xml:space="preserve">full </w:t>
    </w:r>
    <w:r w:rsidRPr="00A769AA">
      <w:rPr>
        <w:rFonts w:ascii="Arial" w:hAnsi="Arial" w:cs="Arial"/>
        <w:sz w:val="22"/>
        <w:szCs w:val="22"/>
      </w:rPr>
      <w:t xml:space="preserve">members. To advertise a position, </w:t>
    </w:r>
    <w:r>
      <w:rPr>
        <w:rFonts w:ascii="Arial" w:hAnsi="Arial" w:cs="Arial"/>
        <w:sz w:val="22"/>
        <w:szCs w:val="22"/>
      </w:rPr>
      <w:t>email careers@advantageontario.ca</w:t>
    </w:r>
    <w:r w:rsidRPr="00A769AA">
      <w:rPr>
        <w:rFonts w:ascii="Arial" w:hAnsi="Arial" w:cs="Arial"/>
        <w:sz w:val="22"/>
        <w:szCs w:val="22"/>
      </w:rPr>
      <w:t>. All listings are subject to editorial review.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62F5" w14:textId="77777777" w:rsidR="00A769AA" w:rsidRDefault="00A769AA" w:rsidP="00A769AA">
    <w:pPr>
      <w:pStyle w:val="Footer"/>
      <w:rPr>
        <w:rFonts w:ascii="Arial" w:hAnsi="Arial" w:cs="Arial"/>
        <w:sz w:val="22"/>
        <w:szCs w:val="22"/>
      </w:rPr>
    </w:pPr>
  </w:p>
  <w:p w14:paraId="3AE04F09" w14:textId="77777777" w:rsidR="00FE66A7" w:rsidRPr="00A769AA" w:rsidRDefault="00A769AA" w:rsidP="00A769AA">
    <w:pPr>
      <w:pStyle w:val="Footer"/>
      <w:rPr>
        <w:rFonts w:ascii="Arial" w:hAnsi="Arial" w:cs="Arial"/>
        <w:sz w:val="22"/>
        <w:szCs w:val="22"/>
      </w:rPr>
    </w:pPr>
    <w:r w:rsidRPr="00A769AA">
      <w:rPr>
        <w:rFonts w:ascii="Arial" w:hAnsi="Arial" w:cs="Arial"/>
        <w:sz w:val="22"/>
        <w:szCs w:val="22"/>
      </w:rPr>
      <w:t xml:space="preserve">Careers is a job posting service for AdvantAge Ontario </w:t>
    </w:r>
    <w:r w:rsidR="009B2AD0">
      <w:rPr>
        <w:rFonts w:ascii="Arial" w:hAnsi="Arial" w:cs="Arial"/>
        <w:sz w:val="22"/>
        <w:szCs w:val="22"/>
      </w:rPr>
      <w:t xml:space="preserve">full </w:t>
    </w:r>
    <w:r w:rsidRPr="00A769AA">
      <w:rPr>
        <w:rFonts w:ascii="Arial" w:hAnsi="Arial" w:cs="Arial"/>
        <w:sz w:val="22"/>
        <w:szCs w:val="22"/>
      </w:rPr>
      <w:t xml:space="preserve">members. To advertise a position, </w:t>
    </w:r>
    <w:r w:rsidR="009B2AD0">
      <w:rPr>
        <w:rFonts w:ascii="Arial" w:hAnsi="Arial" w:cs="Arial"/>
        <w:sz w:val="22"/>
        <w:szCs w:val="22"/>
      </w:rPr>
      <w:t>email careers@advantageontario.ca</w:t>
    </w:r>
    <w:r w:rsidRPr="00A769AA">
      <w:rPr>
        <w:rFonts w:ascii="Arial" w:hAnsi="Arial" w:cs="Arial"/>
        <w:sz w:val="22"/>
        <w:szCs w:val="22"/>
      </w:rPr>
      <w:t>. All listings are subject to editorial review.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8B25" w14:textId="77777777" w:rsidR="00056A9E" w:rsidRDefault="00056A9E">
      <w:r>
        <w:separator/>
      </w:r>
    </w:p>
  </w:footnote>
  <w:footnote w:type="continuationSeparator" w:id="0">
    <w:p w14:paraId="54C5E2C8" w14:textId="77777777" w:rsidR="00056A9E" w:rsidRDefault="00056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31899" w14:textId="77777777" w:rsidR="00A769AA" w:rsidRDefault="004D0458">
    <w:pPr>
      <w:pStyle w:val="Head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470A23C1" wp14:editId="6B0A8844">
          <wp:simplePos x="0" y="0"/>
          <wp:positionH relativeFrom="column">
            <wp:posOffset>-699135</wp:posOffset>
          </wp:positionH>
          <wp:positionV relativeFrom="paragraph">
            <wp:posOffset>-447040</wp:posOffset>
          </wp:positionV>
          <wp:extent cx="8011795" cy="1486535"/>
          <wp:effectExtent l="0" t="0" r="0" b="0"/>
          <wp:wrapNone/>
          <wp:docPr id="3" name="Picture 3" descr="L:\SA\Marketplace\Careers-bann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:\SA\Marketplace\Careers-bann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1795" cy="1486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DA2"/>
    <w:multiLevelType w:val="hybridMultilevel"/>
    <w:tmpl w:val="419C5CF8"/>
    <w:lvl w:ilvl="0" w:tplc="450A15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B38DF"/>
    <w:multiLevelType w:val="hybridMultilevel"/>
    <w:tmpl w:val="181C3F2C"/>
    <w:lvl w:ilvl="0" w:tplc="3CA63F84">
      <w:start w:val="1"/>
      <w:numFmt w:val="bullet"/>
      <w:lvlText w:val="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C68178E"/>
    <w:multiLevelType w:val="hybridMultilevel"/>
    <w:tmpl w:val="E29032C0"/>
    <w:lvl w:ilvl="0" w:tplc="450A15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707500"/>
    <w:multiLevelType w:val="hybridMultilevel"/>
    <w:tmpl w:val="3ABA8522"/>
    <w:lvl w:ilvl="0" w:tplc="450A15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FCF"/>
    <w:rsid w:val="00012FC3"/>
    <w:rsid w:val="00056A9E"/>
    <w:rsid w:val="000977C2"/>
    <w:rsid w:val="000A0526"/>
    <w:rsid w:val="000B20F4"/>
    <w:rsid w:val="000D151E"/>
    <w:rsid w:val="000E2FE3"/>
    <w:rsid w:val="000F2A60"/>
    <w:rsid w:val="00100AF2"/>
    <w:rsid w:val="001151F7"/>
    <w:rsid w:val="0012528A"/>
    <w:rsid w:val="00151484"/>
    <w:rsid w:val="00156C08"/>
    <w:rsid w:val="001846E6"/>
    <w:rsid w:val="001A3AAF"/>
    <w:rsid w:val="001A7165"/>
    <w:rsid w:val="001C79C2"/>
    <w:rsid w:val="001E6A49"/>
    <w:rsid w:val="00204E6C"/>
    <w:rsid w:val="00210261"/>
    <w:rsid w:val="00235555"/>
    <w:rsid w:val="00241FF4"/>
    <w:rsid w:val="002435CF"/>
    <w:rsid w:val="002714CF"/>
    <w:rsid w:val="00276B4F"/>
    <w:rsid w:val="0028007C"/>
    <w:rsid w:val="002A0773"/>
    <w:rsid w:val="002C0E92"/>
    <w:rsid w:val="002C0F2E"/>
    <w:rsid w:val="002C593E"/>
    <w:rsid w:val="002E4F14"/>
    <w:rsid w:val="002E67EE"/>
    <w:rsid w:val="002F1348"/>
    <w:rsid w:val="002F231F"/>
    <w:rsid w:val="00303EB1"/>
    <w:rsid w:val="00324DC8"/>
    <w:rsid w:val="003334CB"/>
    <w:rsid w:val="003341C1"/>
    <w:rsid w:val="00337200"/>
    <w:rsid w:val="0039236D"/>
    <w:rsid w:val="003B2D71"/>
    <w:rsid w:val="003C1161"/>
    <w:rsid w:val="003C3369"/>
    <w:rsid w:val="003E161A"/>
    <w:rsid w:val="003E4C46"/>
    <w:rsid w:val="004102F9"/>
    <w:rsid w:val="0042676A"/>
    <w:rsid w:val="00443BCF"/>
    <w:rsid w:val="00447C80"/>
    <w:rsid w:val="00460FCF"/>
    <w:rsid w:val="00462522"/>
    <w:rsid w:val="00476054"/>
    <w:rsid w:val="00487902"/>
    <w:rsid w:val="00497200"/>
    <w:rsid w:val="004A3B07"/>
    <w:rsid w:val="004B2874"/>
    <w:rsid w:val="004B32D5"/>
    <w:rsid w:val="004D0458"/>
    <w:rsid w:val="004F1200"/>
    <w:rsid w:val="004F320E"/>
    <w:rsid w:val="004F3CF1"/>
    <w:rsid w:val="004F748B"/>
    <w:rsid w:val="004F76CA"/>
    <w:rsid w:val="005267CF"/>
    <w:rsid w:val="0054570B"/>
    <w:rsid w:val="00550434"/>
    <w:rsid w:val="005669FA"/>
    <w:rsid w:val="00590CE2"/>
    <w:rsid w:val="005B45AE"/>
    <w:rsid w:val="005C2835"/>
    <w:rsid w:val="005E43DD"/>
    <w:rsid w:val="005E7139"/>
    <w:rsid w:val="00627967"/>
    <w:rsid w:val="00630F56"/>
    <w:rsid w:val="0065796F"/>
    <w:rsid w:val="00664002"/>
    <w:rsid w:val="00683F1F"/>
    <w:rsid w:val="006A5AF1"/>
    <w:rsid w:val="006B56FF"/>
    <w:rsid w:val="006C3023"/>
    <w:rsid w:val="006D52CC"/>
    <w:rsid w:val="006D7880"/>
    <w:rsid w:val="006E0DBD"/>
    <w:rsid w:val="006E47EB"/>
    <w:rsid w:val="006E6E6B"/>
    <w:rsid w:val="00710235"/>
    <w:rsid w:val="00733913"/>
    <w:rsid w:val="00750223"/>
    <w:rsid w:val="00761015"/>
    <w:rsid w:val="00786452"/>
    <w:rsid w:val="007D0DEF"/>
    <w:rsid w:val="007D5413"/>
    <w:rsid w:val="007D56C1"/>
    <w:rsid w:val="007E3F41"/>
    <w:rsid w:val="007F3198"/>
    <w:rsid w:val="007F4B12"/>
    <w:rsid w:val="007F69DA"/>
    <w:rsid w:val="00801B6B"/>
    <w:rsid w:val="0080624E"/>
    <w:rsid w:val="0081499C"/>
    <w:rsid w:val="00855C90"/>
    <w:rsid w:val="00856B3B"/>
    <w:rsid w:val="008610BF"/>
    <w:rsid w:val="00885DB7"/>
    <w:rsid w:val="00891ED0"/>
    <w:rsid w:val="008931CE"/>
    <w:rsid w:val="008A7B7D"/>
    <w:rsid w:val="008B4A41"/>
    <w:rsid w:val="008B727A"/>
    <w:rsid w:val="008D5C90"/>
    <w:rsid w:val="008E6784"/>
    <w:rsid w:val="008E6FDB"/>
    <w:rsid w:val="008F5270"/>
    <w:rsid w:val="009006FD"/>
    <w:rsid w:val="00905D61"/>
    <w:rsid w:val="00914686"/>
    <w:rsid w:val="00942FEF"/>
    <w:rsid w:val="009431A6"/>
    <w:rsid w:val="0096055F"/>
    <w:rsid w:val="0098436D"/>
    <w:rsid w:val="009865BB"/>
    <w:rsid w:val="009B2AD0"/>
    <w:rsid w:val="009D414B"/>
    <w:rsid w:val="009D54D2"/>
    <w:rsid w:val="009F1C0C"/>
    <w:rsid w:val="009F2843"/>
    <w:rsid w:val="009F75A6"/>
    <w:rsid w:val="00A04022"/>
    <w:rsid w:val="00A06EA2"/>
    <w:rsid w:val="00A17BFD"/>
    <w:rsid w:val="00A2415C"/>
    <w:rsid w:val="00A31D63"/>
    <w:rsid w:val="00A37287"/>
    <w:rsid w:val="00A40E24"/>
    <w:rsid w:val="00A67B9F"/>
    <w:rsid w:val="00A72C94"/>
    <w:rsid w:val="00A769AA"/>
    <w:rsid w:val="00A8681C"/>
    <w:rsid w:val="00AA5DE1"/>
    <w:rsid w:val="00AB19CE"/>
    <w:rsid w:val="00AE1601"/>
    <w:rsid w:val="00AE2BD0"/>
    <w:rsid w:val="00AE56B0"/>
    <w:rsid w:val="00AE60D7"/>
    <w:rsid w:val="00B2137B"/>
    <w:rsid w:val="00B326DC"/>
    <w:rsid w:val="00B347A7"/>
    <w:rsid w:val="00B404D8"/>
    <w:rsid w:val="00B475ED"/>
    <w:rsid w:val="00B64DD0"/>
    <w:rsid w:val="00B8679E"/>
    <w:rsid w:val="00B868AE"/>
    <w:rsid w:val="00BA1370"/>
    <w:rsid w:val="00BB6D56"/>
    <w:rsid w:val="00BD2921"/>
    <w:rsid w:val="00BD5478"/>
    <w:rsid w:val="00BE7768"/>
    <w:rsid w:val="00BE77B4"/>
    <w:rsid w:val="00BF2A71"/>
    <w:rsid w:val="00C156A6"/>
    <w:rsid w:val="00C15B5C"/>
    <w:rsid w:val="00C15F77"/>
    <w:rsid w:val="00C16BD5"/>
    <w:rsid w:val="00C33AAE"/>
    <w:rsid w:val="00C34A02"/>
    <w:rsid w:val="00C372AD"/>
    <w:rsid w:val="00C404CD"/>
    <w:rsid w:val="00C43FB2"/>
    <w:rsid w:val="00C465F8"/>
    <w:rsid w:val="00C57D28"/>
    <w:rsid w:val="00C630B1"/>
    <w:rsid w:val="00C64472"/>
    <w:rsid w:val="00C704D4"/>
    <w:rsid w:val="00C858F4"/>
    <w:rsid w:val="00C944F9"/>
    <w:rsid w:val="00CA71B5"/>
    <w:rsid w:val="00CB75F7"/>
    <w:rsid w:val="00CC1F62"/>
    <w:rsid w:val="00CC76ED"/>
    <w:rsid w:val="00D26517"/>
    <w:rsid w:val="00D32A18"/>
    <w:rsid w:val="00D34A54"/>
    <w:rsid w:val="00D54B7C"/>
    <w:rsid w:val="00D67ADF"/>
    <w:rsid w:val="00DC1A35"/>
    <w:rsid w:val="00DC3183"/>
    <w:rsid w:val="00DC6F24"/>
    <w:rsid w:val="00DE760F"/>
    <w:rsid w:val="00DF0F69"/>
    <w:rsid w:val="00DF232B"/>
    <w:rsid w:val="00E2170C"/>
    <w:rsid w:val="00E571A0"/>
    <w:rsid w:val="00E60609"/>
    <w:rsid w:val="00E77376"/>
    <w:rsid w:val="00EA770B"/>
    <w:rsid w:val="00EB120E"/>
    <w:rsid w:val="00EB3871"/>
    <w:rsid w:val="00EC531A"/>
    <w:rsid w:val="00F20418"/>
    <w:rsid w:val="00F23DEB"/>
    <w:rsid w:val="00F3351A"/>
    <w:rsid w:val="00F5228D"/>
    <w:rsid w:val="00F52C10"/>
    <w:rsid w:val="00F553DB"/>
    <w:rsid w:val="00F60C19"/>
    <w:rsid w:val="00F74643"/>
    <w:rsid w:val="00F75CE5"/>
    <w:rsid w:val="00F80681"/>
    <w:rsid w:val="00F831CB"/>
    <w:rsid w:val="00FA206E"/>
    <w:rsid w:val="00FD57E4"/>
    <w:rsid w:val="00FE66A7"/>
    <w:rsid w:val="00FF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E54205"/>
  <w15:chartTrackingRefBased/>
  <w15:docId w15:val="{B11BBF71-FBB1-485B-8F7E-CC22DA5E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A3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465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65F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72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0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0977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rotundo\Desktop\Careers_Blank_Template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261A31EFBD5418894140C5B6D103B" ma:contentTypeVersion="11" ma:contentTypeDescription="Create a new document." ma:contentTypeScope="" ma:versionID="2edf0879e4d7e5afea964aeacd1f3091">
  <xsd:schema xmlns:xsd="http://www.w3.org/2001/XMLSchema" xmlns:xs="http://www.w3.org/2001/XMLSchema" xmlns:p="http://schemas.microsoft.com/office/2006/metadata/properties" xmlns:ns2="ecf14ab3-8e19-40a7-ade3-21b87a170e95" xmlns:ns3="f01cbc48-6af6-4655-a0cb-70a6f5ddb353" targetNamespace="http://schemas.microsoft.com/office/2006/metadata/properties" ma:root="true" ma:fieldsID="b8a20e587ad54747cee67d723835a681" ns2:_="" ns3:_="">
    <xsd:import namespace="ecf14ab3-8e19-40a7-ade3-21b87a170e95"/>
    <xsd:import namespace="f01cbc48-6af6-4655-a0cb-70a6f5ddb3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4ab3-8e19-40a7-ade3-21b87a170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cbc48-6af6-4655-a0cb-70a6f5ddb35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1DE83-BFB4-46D9-BD5E-9B61E4301F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CBA341-E1B3-40DA-B556-C2FBCAC6CF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47808D-02E2-4D21-9EA7-6C263DAF7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4ab3-8e19-40a7-ade3-21b87a170e95"/>
    <ds:schemaRef ds:uri="f01cbc48-6af6-4655-a0cb-70a6f5ddb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Careers_Blank_Template2021.dotx</Template>
  <TotalTime>9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Please use Georgia font only</vt:lpstr>
    </vt:vector>
  </TitlesOfParts>
  <Company>OANHSS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use Georgia font only</dc:title>
  <dc:subject/>
  <dc:creator>Olivia Rotundo</dc:creator>
  <cp:keywords/>
  <cp:lastModifiedBy>Chris Noone</cp:lastModifiedBy>
  <cp:revision>8</cp:revision>
  <cp:lastPrinted>2017-04-11T18:31:00Z</cp:lastPrinted>
  <dcterms:created xsi:type="dcterms:W3CDTF">2021-01-15T14:42:00Z</dcterms:created>
  <dcterms:modified xsi:type="dcterms:W3CDTF">2022-01-07T15:20:00Z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0x010100FD8261A31EFBD5418894140C5B6D103B</vt:lpwstr>
  </property>
  <property fmtid="{D5CDD505-2E9C-101B-9397-08002B2CF9AE}" pid="3" name="Order">
    <vt:r8>1558400</vt:r8>
  </property>
</Properties>
</file>